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437" w:rsidRDefault="00B12437">
      <w:r w:rsidRPr="0061593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510pt;height:71.25pt;visibility:visible">
            <v:imagedata r:id="rId7" o:title=""/>
          </v:shape>
        </w:pict>
      </w:r>
    </w:p>
    <w:p w:rsidR="00B12437" w:rsidRDefault="00B12437">
      <w:pPr>
        <w:rPr>
          <w:sz w:val="36"/>
          <w:szCs w:val="36"/>
        </w:rPr>
      </w:pPr>
      <w:r>
        <w:t xml:space="preserve">      </w:t>
      </w:r>
      <w:r>
        <w:rPr>
          <w:sz w:val="36"/>
          <w:szCs w:val="36"/>
        </w:rPr>
        <w:t xml:space="preserve">      </w:t>
      </w:r>
      <w:r>
        <w:rPr>
          <w:rFonts w:hint="eastAsia"/>
          <w:sz w:val="36"/>
          <w:szCs w:val="36"/>
        </w:rPr>
        <w:t>东钱湖、二灵山恒元温泉酒店疗休养</w:t>
      </w:r>
      <w:r>
        <w:rPr>
          <w:sz w:val="36"/>
          <w:szCs w:val="36"/>
        </w:rPr>
        <w:t>4</w:t>
      </w:r>
      <w:r>
        <w:rPr>
          <w:rFonts w:hint="eastAsia"/>
          <w:sz w:val="36"/>
          <w:szCs w:val="36"/>
        </w:rPr>
        <w:t>日</w:t>
      </w:r>
    </w:p>
    <w:p w:rsidR="00B12437" w:rsidRPr="005C2D7A" w:rsidRDefault="00B12437">
      <w:pPr>
        <w:rPr>
          <w:color w:val="464646"/>
        </w:rPr>
      </w:pPr>
      <w:r w:rsidRPr="005C2D7A">
        <w:rPr>
          <w:rFonts w:hint="eastAsia"/>
          <w:color w:val="464646"/>
        </w:rPr>
        <w:t>行程安排：</w:t>
      </w:r>
    </w:p>
    <w:p w:rsidR="00B12437" w:rsidRPr="005C2D7A" w:rsidRDefault="00B12437" w:rsidP="0084300B">
      <w:pPr>
        <w:rPr>
          <w:color w:val="464646"/>
        </w:rPr>
      </w:pPr>
      <w:r w:rsidRPr="005C2D7A">
        <w:rPr>
          <w:color w:val="464646"/>
        </w:rPr>
        <w:t>D1 8:30</w:t>
      </w:r>
      <w:r w:rsidRPr="005C2D7A">
        <w:rPr>
          <w:rFonts w:hint="eastAsia"/>
          <w:color w:val="464646"/>
        </w:rPr>
        <w:t>工商学院出发，车赴宁波的后花园</w:t>
      </w:r>
      <w:r w:rsidRPr="005C2D7A">
        <w:rPr>
          <w:color w:val="464646"/>
        </w:rPr>
        <w:t>——</w:t>
      </w:r>
      <w:r w:rsidRPr="005C2D7A">
        <w:rPr>
          <w:rFonts w:hint="eastAsia"/>
          <w:color w:val="464646"/>
        </w:rPr>
        <w:t>东钱湖，入住恒元温泉度酒店，中餐</w:t>
      </w:r>
      <w:r>
        <w:rPr>
          <w:rFonts w:hint="eastAsia"/>
          <w:color w:val="464646"/>
        </w:rPr>
        <w:t>农家餐</w:t>
      </w:r>
      <w:r w:rsidRPr="005C2D7A">
        <w:rPr>
          <w:rFonts w:hint="eastAsia"/>
          <w:color w:val="464646"/>
        </w:rPr>
        <w:t>后午休，下午安排皮划艇体验活动（</w:t>
      </w:r>
      <w:r w:rsidRPr="005C2D7A">
        <w:rPr>
          <w:color w:val="464646"/>
        </w:rPr>
        <w:t>45</w:t>
      </w:r>
      <w:r w:rsidRPr="005C2D7A">
        <w:rPr>
          <w:rFonts w:hint="eastAsia"/>
          <w:color w:val="464646"/>
        </w:rPr>
        <w:t>分钟）</w:t>
      </w:r>
      <w:r>
        <w:rPr>
          <w:rFonts w:hint="eastAsia"/>
          <w:color w:val="464646"/>
        </w:rPr>
        <w:t>，</w:t>
      </w:r>
    </w:p>
    <w:p w:rsidR="00B12437" w:rsidRPr="004A04FC" w:rsidRDefault="00B12437" w:rsidP="004A04FC">
      <w:pPr>
        <w:ind w:firstLineChars="1600" w:firstLine="31680"/>
        <w:rPr>
          <w:b/>
          <w:color w:val="464646"/>
        </w:rPr>
      </w:pPr>
      <w:r>
        <w:rPr>
          <w:noProof/>
        </w:rPr>
        <w:pict>
          <v:shape id="图片 464" o:spid="_x0000_s1026" type="#_x0000_t75" style="position:absolute;left:0;text-align:left;margin-left:365.65pt;margin-top:25.9pt;width:162.2pt;height:107.6pt;z-index:251655680;visibility:visible">
            <v:imagedata r:id="rId8" o:title=""/>
            <w10:wrap type="square"/>
          </v:shape>
        </w:pict>
      </w:r>
      <w:r>
        <w:rPr>
          <w:noProof/>
        </w:rPr>
        <w:pict>
          <v:shape id="图片 463" o:spid="_x0000_s1027" type="#_x0000_t75" style="position:absolute;left:0;text-align:left;margin-left:192.85pt;margin-top:25.15pt;width:162.1pt;height:108.35pt;z-index:251654656;visibility:visible">
            <v:imagedata r:id="rId9" o:title=""/>
            <w10:wrap type="square"/>
          </v:shape>
        </w:pict>
      </w:r>
      <w:r w:rsidRPr="005C2D7A">
        <w:rPr>
          <w:color w:val="464646"/>
        </w:rPr>
        <w:t xml:space="preserve">                   </w:t>
      </w:r>
      <w:r w:rsidRPr="004A04FC">
        <w:rPr>
          <w:b/>
          <w:color w:val="464646"/>
        </w:rPr>
        <w:t xml:space="preserve">   </w:t>
      </w:r>
      <w:r w:rsidRPr="004A04FC">
        <w:rPr>
          <w:rFonts w:hint="eastAsia"/>
          <w:b/>
          <w:color w:val="464646"/>
        </w:rPr>
        <w:t>含中晚餐</w:t>
      </w:r>
      <w:r w:rsidRPr="004A04FC">
        <w:rPr>
          <w:b/>
          <w:color w:val="464646"/>
        </w:rPr>
        <w:t xml:space="preserve">        </w:t>
      </w:r>
      <w:r w:rsidRPr="004A04FC">
        <w:rPr>
          <w:rFonts w:hint="eastAsia"/>
          <w:b/>
          <w:color w:val="464646"/>
        </w:rPr>
        <w:t>住东钱湖恒元温泉酒店（五星级）</w:t>
      </w:r>
    </w:p>
    <w:p w:rsidR="00B12437" w:rsidRPr="005C2D7A" w:rsidRDefault="00B12437" w:rsidP="004A04FC">
      <w:pPr>
        <w:ind w:firstLineChars="50" w:firstLine="31680"/>
        <w:rPr>
          <w:color w:val="464646"/>
        </w:rPr>
      </w:pPr>
      <w:r>
        <w:rPr>
          <w:noProof/>
        </w:rPr>
        <w:pict>
          <v:shape id="图片 462" o:spid="_x0000_s1028" type="#_x0000_t75" style="position:absolute;left:0;text-align:left;margin-left:7.15pt;margin-top:9.55pt;width:171.3pt;height:108.35pt;z-index:251653632;visibility:visible">
            <v:imagedata r:id="rId10" o:title=""/>
            <w10:wrap type="square"/>
          </v:shape>
        </w:pict>
      </w:r>
    </w:p>
    <w:p w:rsidR="00B12437" w:rsidRPr="005C2D7A" w:rsidRDefault="00B12437" w:rsidP="004A04FC">
      <w:pPr>
        <w:ind w:firstLineChars="50" w:firstLine="31680"/>
        <w:rPr>
          <w:color w:val="464646"/>
        </w:rPr>
      </w:pPr>
      <w:r w:rsidRPr="005C2D7A">
        <w:rPr>
          <w:color w:val="464646"/>
        </w:rPr>
        <w:t xml:space="preserve">D2 </w:t>
      </w:r>
      <w:r w:rsidRPr="005C2D7A">
        <w:rPr>
          <w:rFonts w:hint="eastAsia"/>
          <w:color w:val="464646"/>
        </w:rPr>
        <w:t>一觉睡到自然醒，上午徒步活动，可参加初级或中级徒步活动！提前预约（根据体力参加初级还是中级）</w:t>
      </w:r>
    </w:p>
    <w:p w:rsidR="00B12437" w:rsidRDefault="00B12437" w:rsidP="004A04FC">
      <w:pPr>
        <w:ind w:firstLineChars="50" w:firstLine="31680"/>
        <w:rPr>
          <w:color w:val="464646"/>
        </w:rPr>
      </w:pPr>
      <w:r w:rsidRPr="005C2D7A">
        <w:rPr>
          <w:color w:val="FF0000"/>
        </w:rPr>
        <w:t xml:space="preserve"> </w:t>
      </w:r>
      <w:r w:rsidRPr="005C2D7A">
        <w:rPr>
          <w:rFonts w:hint="eastAsia"/>
          <w:color w:val="FF0000"/>
        </w:rPr>
        <w:t>初级徒步</w:t>
      </w:r>
      <w:r w:rsidRPr="005C2D7A">
        <w:rPr>
          <w:color w:val="FF0000"/>
        </w:rPr>
        <w:t>(</w:t>
      </w:r>
      <w:r w:rsidRPr="005C2D7A">
        <w:rPr>
          <w:rFonts w:hint="eastAsia"/>
          <w:color w:val="464646"/>
        </w:rPr>
        <w:t>马山湿地公园</w:t>
      </w:r>
      <w:r w:rsidRPr="005C2D7A">
        <w:rPr>
          <w:color w:val="464646"/>
        </w:rPr>
        <w:t xml:space="preserve">)   </w:t>
      </w:r>
      <w:r w:rsidRPr="005C2D7A">
        <w:rPr>
          <w:rFonts w:hint="eastAsia"/>
          <w:color w:val="464646"/>
        </w:rPr>
        <w:t>安排带队教练</w:t>
      </w:r>
      <w:r w:rsidRPr="005C2D7A">
        <w:rPr>
          <w:color w:val="464646"/>
        </w:rPr>
        <w:t>(</w:t>
      </w:r>
      <w:r w:rsidRPr="005C2D7A">
        <w:rPr>
          <w:rFonts w:hint="eastAsia"/>
          <w:color w:val="464646"/>
        </w:rPr>
        <w:t>真实活动配图</w:t>
      </w:r>
      <w:r w:rsidRPr="005C2D7A">
        <w:rPr>
          <w:color w:val="464646"/>
        </w:rPr>
        <w:t>)</w:t>
      </w:r>
      <w:r>
        <w:rPr>
          <w:color w:val="464646"/>
        </w:rPr>
        <w:t xml:space="preserve"> </w:t>
      </w:r>
    </w:p>
    <w:p w:rsidR="00B12437" w:rsidRPr="005C2D7A" w:rsidRDefault="00B12437" w:rsidP="004A04FC">
      <w:pPr>
        <w:ind w:firstLineChars="50" w:firstLine="31680"/>
        <w:rPr>
          <w:color w:val="464646"/>
        </w:rPr>
      </w:pPr>
      <w:r w:rsidRPr="005C2D7A">
        <w:rPr>
          <w:rFonts w:hint="eastAsia"/>
          <w:color w:val="464646"/>
        </w:rPr>
        <w:t>开放时间</w:t>
      </w:r>
      <w:r w:rsidRPr="005C2D7A">
        <w:rPr>
          <w:color w:val="464646"/>
        </w:rPr>
        <w:t>:8:45-9:30</w:t>
      </w:r>
    </w:p>
    <w:p w:rsidR="00B12437" w:rsidRPr="005C2D7A" w:rsidRDefault="00B12437" w:rsidP="004A04FC">
      <w:pPr>
        <w:ind w:firstLineChars="50" w:firstLine="31680"/>
        <w:rPr>
          <w:color w:val="464646"/>
        </w:rPr>
      </w:pPr>
      <w:r w:rsidRPr="005C2D7A">
        <w:rPr>
          <w:rFonts w:hint="eastAsia"/>
          <w:color w:val="464646"/>
        </w:rPr>
        <w:t>介绍</w:t>
      </w:r>
    </w:p>
    <w:p w:rsidR="00B12437" w:rsidRDefault="00B12437" w:rsidP="004A04FC">
      <w:pPr>
        <w:ind w:leftChars="50" w:left="31680"/>
        <w:rPr>
          <w:color w:val="464646"/>
        </w:rPr>
      </w:pPr>
      <w:r>
        <w:rPr>
          <w:rFonts w:hint="eastAsia"/>
          <w:color w:val="464646"/>
        </w:rPr>
        <w:t>马山湿地位於宁波东钱湖旅游度假区西南湖岸，环湖东路边。东靠宁波市唯一的温泉</w:t>
      </w:r>
      <w:r>
        <w:rPr>
          <w:color w:val="464646"/>
        </w:rPr>
        <w:t>-</w:t>
      </w:r>
      <w:r>
        <w:rPr>
          <w:rFonts w:hint="eastAsia"/>
          <w:color w:val="464646"/>
        </w:rPr>
        <w:t>二灵山温泉，南面是韩岭老街，西揽浙江第一大淡水湖</w:t>
      </w:r>
      <w:r>
        <w:rPr>
          <w:color w:val="464646"/>
        </w:rPr>
        <w:t>-</w:t>
      </w:r>
      <w:r>
        <w:rPr>
          <w:rFonts w:hint="eastAsia"/>
          <w:color w:val="464646"/>
        </w:rPr>
        <w:t>东钱湖。马山景区是东钱湖南部水域岸线景观带上唯一的湿地景区，是生态滨水景点的典型代表。马山景区约占地</w:t>
      </w:r>
      <w:r>
        <w:rPr>
          <w:color w:val="464646"/>
        </w:rPr>
        <w:t>12.13</w:t>
      </w:r>
      <w:r>
        <w:rPr>
          <w:rFonts w:hint="eastAsia"/>
          <w:color w:val="464646"/>
        </w:rPr>
        <w:t>公顷，马山、湿地及水体间依照不同的自然条件设置栈道或园路</w:t>
      </w:r>
    </w:p>
    <w:p w:rsidR="00B12437" w:rsidRDefault="00B12437" w:rsidP="004A4514">
      <w:pPr>
        <w:rPr>
          <w:color w:val="464646"/>
        </w:rPr>
      </w:pPr>
      <w:r>
        <w:rPr>
          <w:noProof/>
        </w:rPr>
        <w:pict>
          <v:shape id="图片 67" o:spid="_x0000_s1029" type="#_x0000_t75" alt="韩岭徒步2" style="position:absolute;left:0;text-align:left;margin-left:357pt;margin-top:7.25pt;width:158.85pt;height:113.65pt;z-index:251659776;visibility:visible">
            <v:imagedata r:id="rId11" o:title=""/>
            <w10:wrap type="square"/>
          </v:shape>
        </w:pict>
      </w:r>
      <w:r>
        <w:rPr>
          <w:noProof/>
        </w:rPr>
        <w:pict>
          <v:shape id="图片 64" o:spid="_x0000_s1030" type="#_x0000_t75" alt="马山湿地公园1" style="position:absolute;left:0;text-align:left;margin-left:183.75pt;margin-top:7.25pt;width:157.65pt;height:113.65pt;z-index:251661824;visibility:visible">
            <v:imagedata r:id="rId12" o:title=""/>
            <w10:wrap type="square"/>
          </v:shape>
        </w:pict>
      </w:r>
      <w:r>
        <w:rPr>
          <w:noProof/>
        </w:rPr>
        <w:pict>
          <v:shape id="图片 65" o:spid="_x0000_s1031" type="#_x0000_t75" alt="马山湿地公园2" style="position:absolute;left:0;text-align:left;margin-left:0;margin-top:7.25pt;width:169.75pt;height:113.65pt;z-index:251660800;visibility:visible">
            <v:imagedata r:id="rId13" o:title=""/>
            <w10:wrap type="square"/>
          </v:shape>
        </w:pict>
      </w:r>
      <w:r>
        <w:rPr>
          <w:color w:val="464646"/>
        </w:rPr>
        <w:t xml:space="preserve">  </w:t>
      </w:r>
    </w:p>
    <w:p w:rsidR="00B12437" w:rsidRDefault="00B12437" w:rsidP="004A4514">
      <w:r w:rsidRPr="00831113">
        <w:rPr>
          <w:rFonts w:hint="eastAsia"/>
          <w:color w:val="FF0000"/>
        </w:rPr>
        <w:t>中级徒步</w:t>
      </w:r>
      <w:r>
        <w:t>(</w:t>
      </w:r>
      <w:r>
        <w:rPr>
          <w:rFonts w:hint="eastAsia"/>
        </w:rPr>
        <w:t>韩岭古道</w:t>
      </w:r>
      <w:r>
        <w:t xml:space="preserve">)   </w:t>
      </w:r>
      <w:r>
        <w:rPr>
          <w:rFonts w:hint="eastAsia"/>
        </w:rPr>
        <w:t>安排带队教练</w:t>
      </w:r>
      <w:r>
        <w:rPr>
          <w:szCs w:val="21"/>
        </w:rPr>
        <w:t>(</w:t>
      </w:r>
      <w:r>
        <w:rPr>
          <w:rFonts w:hint="eastAsia"/>
          <w:szCs w:val="21"/>
        </w:rPr>
        <w:t>真实活动配图</w:t>
      </w:r>
      <w:r>
        <w:rPr>
          <w:szCs w:val="21"/>
        </w:rPr>
        <w:t>)</w:t>
      </w:r>
      <w:r>
        <w:t xml:space="preserve"> </w:t>
      </w:r>
    </w:p>
    <w:p w:rsidR="00B12437" w:rsidRDefault="00B12437" w:rsidP="004A4514">
      <w:r>
        <w:rPr>
          <w:rFonts w:hint="eastAsia"/>
        </w:rPr>
        <w:t>开放时间</w:t>
      </w:r>
      <w:r>
        <w:t>: 9:30-11:30</w:t>
      </w:r>
    </w:p>
    <w:p w:rsidR="00B12437" w:rsidRDefault="00B12437" w:rsidP="004A4514">
      <w:r>
        <w:rPr>
          <w:rFonts w:hint="eastAsia"/>
        </w:rPr>
        <w:t>此课程运动量较大</w:t>
      </w:r>
      <w:r>
        <w:t>,</w:t>
      </w:r>
      <w:r>
        <w:rPr>
          <w:rFonts w:hint="eastAsia"/>
        </w:rPr>
        <w:t>全程来回</w:t>
      </w:r>
      <w:r>
        <w:t>2</w:t>
      </w:r>
      <w:r>
        <w:rPr>
          <w:rFonts w:hint="eastAsia"/>
        </w:rPr>
        <w:t>个小时左右</w:t>
      </w:r>
    </w:p>
    <w:p w:rsidR="00B12437" w:rsidRDefault="00B12437" w:rsidP="004A4514">
      <w:r>
        <w:rPr>
          <w:rFonts w:hint="eastAsia"/>
        </w:rPr>
        <w:t>介绍</w:t>
      </w:r>
    </w:p>
    <w:p w:rsidR="00B12437" w:rsidRDefault="00B12437" w:rsidP="004A4514">
      <w:pPr>
        <w:rPr>
          <w:rFonts w:ascii="Arial" w:hAnsi="Arial" w:cs="Arial"/>
          <w:color w:val="000000"/>
          <w:szCs w:val="21"/>
        </w:rPr>
      </w:pPr>
      <w:r w:rsidRPr="00403109">
        <w:rPr>
          <w:rFonts w:ascii="Arial" w:hAnsi="Arial" w:cs="Arial" w:hint="eastAsia"/>
          <w:color w:val="000000"/>
          <w:szCs w:val="21"/>
        </w:rPr>
        <w:t>由领队小压队，一路浩浩荡荡由约会地点韩岭汽车站出发，一路上有说有笑，</w:t>
      </w:r>
      <w:r>
        <w:rPr>
          <w:rFonts w:ascii="Arial" w:hAnsi="Arial" w:cs="Arial" w:hint="eastAsia"/>
          <w:color w:val="000000"/>
          <w:szCs w:val="21"/>
        </w:rPr>
        <w:t>再沿湖边大家一路拍拍照完成了一天的行动，</w:t>
      </w:r>
      <w:r w:rsidRPr="00403109">
        <w:rPr>
          <w:rFonts w:ascii="Arial" w:hAnsi="Arial" w:cs="Arial" w:hint="eastAsia"/>
          <w:color w:val="000000"/>
          <w:szCs w:val="21"/>
        </w:rPr>
        <w:t>全程</w:t>
      </w:r>
      <w:r w:rsidRPr="00403109">
        <w:rPr>
          <w:rFonts w:ascii="Arial" w:hAnsi="Arial" w:cs="Arial"/>
          <w:color w:val="000000"/>
          <w:szCs w:val="21"/>
        </w:rPr>
        <w:t>13.5</w:t>
      </w:r>
      <w:r w:rsidRPr="00403109">
        <w:rPr>
          <w:rFonts w:ascii="Arial" w:hAnsi="Arial" w:cs="Arial" w:hint="eastAsia"/>
          <w:color w:val="000000"/>
          <w:szCs w:val="21"/>
        </w:rPr>
        <w:t>公里，登高</w:t>
      </w:r>
      <w:r w:rsidRPr="00403109">
        <w:rPr>
          <w:rFonts w:ascii="Arial" w:hAnsi="Arial" w:cs="Arial"/>
          <w:color w:val="000000"/>
          <w:szCs w:val="21"/>
        </w:rPr>
        <w:t>250</w:t>
      </w:r>
      <w:r>
        <w:rPr>
          <w:rFonts w:ascii="Arial" w:hAnsi="Arial" w:cs="Arial" w:hint="eastAsia"/>
          <w:color w:val="000000"/>
          <w:szCs w:val="21"/>
        </w:rPr>
        <w:t>米，非常有意思</w:t>
      </w:r>
      <w:r w:rsidRPr="00403109">
        <w:rPr>
          <w:rFonts w:ascii="Arial" w:hAnsi="Arial" w:cs="Arial" w:hint="eastAsia"/>
          <w:color w:val="000000"/>
          <w:szCs w:val="21"/>
        </w:rPr>
        <w:t>的一次活动。</w:t>
      </w:r>
    </w:p>
    <w:p w:rsidR="00B12437" w:rsidRDefault="00B12437" w:rsidP="004A4514">
      <w:pPr>
        <w:rPr>
          <w:szCs w:val="21"/>
        </w:rPr>
      </w:pPr>
      <w:r>
        <w:rPr>
          <w:noProof/>
        </w:rPr>
        <w:pict>
          <v:shape id="图片 3" o:spid="_x0000_s1032" type="#_x0000_t75" alt="微信图片_微风山谷3" style="position:absolute;left:0;text-align:left;margin-left:198.9pt;margin-top:23.9pt;width:157.65pt;height:99.25pt;z-index:251657728;visibility:visible">
            <v:imagedata r:id="rId14" o:title=""/>
            <w10:wrap type="square"/>
          </v:shape>
        </w:pict>
      </w:r>
      <w:r>
        <w:rPr>
          <w:noProof/>
        </w:rPr>
        <w:pict>
          <v:shape id="图片 2" o:spid="_x0000_s1033" type="#_x0000_t75" alt="微信图片_微风山谷2" style="position:absolute;left:0;text-align:left;margin-left:375.5pt;margin-top:23.9pt;width:162.2pt;height:95.45pt;z-index:251658752;visibility:visible">
            <v:imagedata r:id="rId15" o:title=""/>
            <w10:wrap type="square"/>
          </v:shape>
        </w:pict>
      </w:r>
      <w:r>
        <w:rPr>
          <w:noProof/>
        </w:rPr>
        <w:pict>
          <v:shape id="图片 1" o:spid="_x0000_s1034" type="#_x0000_t75" alt="微信图片_微风山谷下午茶1" style="position:absolute;left:0;text-align:left;margin-left:-1.95pt;margin-top:23.9pt;width:180.35pt;height:99.25pt;z-index:251656704;visibility:visible">
            <v:imagedata r:id="rId16" o:title=""/>
            <w10:wrap type="square"/>
          </v:shape>
        </w:pict>
      </w:r>
      <w:r>
        <w:rPr>
          <w:rFonts w:hint="eastAsia"/>
          <w:szCs w:val="21"/>
        </w:rPr>
        <w:t>中餐后，下午午休后</w:t>
      </w:r>
      <w:r>
        <w:rPr>
          <w:rFonts w:ascii="simsun" w:hAnsi="simsun" w:hint="eastAsia"/>
          <w:szCs w:val="21"/>
        </w:rPr>
        <w:t>恒元微风山庄休闲下午茶</w:t>
      </w:r>
    </w:p>
    <w:p w:rsidR="00B12437" w:rsidRDefault="00B12437" w:rsidP="004A4514">
      <w:pPr>
        <w:rPr>
          <w:szCs w:val="21"/>
        </w:rPr>
      </w:pPr>
      <w:r>
        <w:rPr>
          <w:szCs w:val="21"/>
        </w:rPr>
        <w:t xml:space="preserve">                  </w:t>
      </w:r>
    </w:p>
    <w:p w:rsidR="00B12437" w:rsidRDefault="00B12437" w:rsidP="00DB0221">
      <w:pPr>
        <w:rPr>
          <w:rFonts w:ascii="宋体"/>
          <w:bCs/>
          <w:szCs w:val="21"/>
        </w:rPr>
      </w:pPr>
      <w:r>
        <w:rPr>
          <w:rFonts w:ascii="宋体" w:hAnsi="宋体" w:hint="eastAsia"/>
          <w:bCs/>
          <w:szCs w:val="21"/>
        </w:rPr>
        <w:t>晚上恒元</w:t>
      </w:r>
      <w:r w:rsidRPr="00750F3B">
        <w:rPr>
          <w:rFonts w:ascii="宋体" w:hAnsi="宋体" w:hint="eastAsia"/>
          <w:bCs/>
          <w:szCs w:val="21"/>
        </w:rPr>
        <w:t>篝火派对</w:t>
      </w:r>
      <w:r>
        <w:rPr>
          <w:rFonts w:ascii="宋体" w:hAnsi="宋体"/>
          <w:bCs/>
          <w:szCs w:val="21"/>
        </w:rPr>
        <w:t xml:space="preserve">  </w:t>
      </w:r>
      <w:r>
        <w:rPr>
          <w:rFonts w:ascii="宋体" w:hAnsi="宋体" w:hint="eastAsia"/>
          <w:bCs/>
          <w:szCs w:val="21"/>
        </w:rPr>
        <w:t>场地</w:t>
      </w:r>
      <w:r>
        <w:rPr>
          <w:rFonts w:ascii="宋体" w:hAnsi="宋体"/>
          <w:bCs/>
          <w:szCs w:val="21"/>
        </w:rPr>
        <w:t>:</w:t>
      </w:r>
      <w:r>
        <w:rPr>
          <w:rFonts w:ascii="宋体" w:hAnsi="宋体" w:hint="eastAsia"/>
          <w:bCs/>
          <w:szCs w:val="21"/>
        </w:rPr>
        <w:t>风筝草坪</w:t>
      </w:r>
      <w:r>
        <w:rPr>
          <w:rFonts w:ascii="宋体" w:hAnsi="宋体"/>
          <w:bCs/>
          <w:szCs w:val="21"/>
        </w:rPr>
        <w:t xml:space="preserve">   </w:t>
      </w:r>
      <w:r>
        <w:rPr>
          <w:rFonts w:ascii="宋体" w:hAnsi="宋体" w:hint="eastAsia"/>
          <w:bCs/>
          <w:szCs w:val="21"/>
        </w:rPr>
        <w:t>活动时间</w:t>
      </w:r>
      <w:r>
        <w:rPr>
          <w:rFonts w:ascii="宋体" w:hAnsi="宋体"/>
          <w:bCs/>
          <w:szCs w:val="21"/>
        </w:rPr>
        <w:t>:1</w:t>
      </w:r>
      <w:r>
        <w:rPr>
          <w:rFonts w:ascii="宋体" w:hAnsi="宋体" w:hint="eastAsia"/>
          <w:bCs/>
          <w:szCs w:val="21"/>
        </w:rPr>
        <w:t>个时间左右</w:t>
      </w:r>
      <w:r>
        <w:rPr>
          <w:rFonts w:ascii="宋体" w:hAnsi="宋体"/>
          <w:bCs/>
          <w:szCs w:val="21"/>
        </w:rPr>
        <w:t xml:space="preserve"> </w:t>
      </w:r>
    </w:p>
    <w:p w:rsidR="00B12437" w:rsidRDefault="00B12437" w:rsidP="00DB0221">
      <w:pPr>
        <w:rPr>
          <w:rFonts w:ascii="宋体"/>
          <w:bCs/>
          <w:szCs w:val="21"/>
        </w:rPr>
      </w:pPr>
      <w:r>
        <w:rPr>
          <w:rFonts w:ascii="宋体" w:hAnsi="宋体" w:hint="eastAsia"/>
          <w:bCs/>
          <w:szCs w:val="21"/>
        </w:rPr>
        <w:t>由专业人士带领大家，嗨番全场</w:t>
      </w:r>
      <w:r>
        <w:rPr>
          <w:rFonts w:ascii="宋体"/>
          <w:bCs/>
          <w:szCs w:val="21"/>
        </w:rPr>
        <w:t>,</w:t>
      </w:r>
      <w:r>
        <w:rPr>
          <w:rFonts w:ascii="宋体" w:hAnsi="宋体" w:hint="eastAsia"/>
          <w:bCs/>
          <w:szCs w:val="21"/>
        </w:rPr>
        <w:t>带领大家跳兔子舞和圆圈舞</w:t>
      </w:r>
      <w:r>
        <w:rPr>
          <w:rFonts w:ascii="宋体" w:hint="eastAsia"/>
          <w:bCs/>
          <w:szCs w:val="21"/>
        </w:rPr>
        <w:t>………</w:t>
      </w:r>
    </w:p>
    <w:p w:rsidR="00B12437" w:rsidRPr="00222034" w:rsidRDefault="00B12437" w:rsidP="00E96D23">
      <w:pPr>
        <w:rPr>
          <w:b/>
          <w:szCs w:val="21"/>
        </w:rPr>
      </w:pPr>
    </w:p>
    <w:p w:rsidR="00B12437" w:rsidRPr="00222034" w:rsidRDefault="00B12437" w:rsidP="00222034">
      <w:pPr>
        <w:ind w:leftChars="50" w:left="31680" w:firstLineChars="2550" w:firstLine="31680"/>
        <w:rPr>
          <w:rFonts w:ascii="simsun" w:hAnsi="simsun"/>
          <w:b/>
          <w:szCs w:val="21"/>
        </w:rPr>
      </w:pPr>
      <w:r w:rsidRPr="00222034">
        <w:rPr>
          <w:rFonts w:ascii="simsun" w:hAnsi="simsun" w:hint="eastAsia"/>
          <w:b/>
          <w:szCs w:val="21"/>
        </w:rPr>
        <w:t>含早中晚餐</w:t>
      </w:r>
      <w:r w:rsidRPr="00222034">
        <w:rPr>
          <w:rFonts w:ascii="simsun" w:hAnsi="simsun"/>
          <w:b/>
          <w:szCs w:val="21"/>
        </w:rPr>
        <w:t xml:space="preserve">      </w:t>
      </w:r>
      <w:r w:rsidRPr="00222034">
        <w:rPr>
          <w:rFonts w:ascii="simsun" w:hAnsi="simsun" w:hint="eastAsia"/>
          <w:b/>
          <w:szCs w:val="21"/>
        </w:rPr>
        <w:t>住东钱湖恒元温泉酒店（五星级）</w:t>
      </w:r>
    </w:p>
    <w:p w:rsidR="00B12437" w:rsidRDefault="00B12437" w:rsidP="004A04FC">
      <w:pPr>
        <w:ind w:leftChars="50" w:left="31680"/>
        <w:rPr>
          <w:szCs w:val="21"/>
        </w:rPr>
      </w:pPr>
      <w:r>
        <w:rPr>
          <w:szCs w:val="21"/>
        </w:rPr>
        <w:t>D3</w:t>
      </w:r>
      <w:r>
        <w:rPr>
          <w:rFonts w:hint="eastAsia"/>
          <w:szCs w:val="21"/>
        </w:rPr>
        <w:t>一觉睡到自然醒，酒店自助餐后进行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初级瑜伽教学</w:t>
      </w:r>
    </w:p>
    <w:p w:rsidR="00B12437" w:rsidRDefault="00B12437" w:rsidP="007D7890">
      <w:pPr>
        <w:rPr>
          <w:szCs w:val="21"/>
        </w:rPr>
      </w:pPr>
      <w:r>
        <w:rPr>
          <w:rFonts w:hint="eastAsia"/>
          <w:szCs w:val="21"/>
        </w:rPr>
        <w:t>开放时间</w:t>
      </w:r>
      <w:r>
        <w:rPr>
          <w:szCs w:val="21"/>
        </w:rPr>
        <w:t xml:space="preserve">: 9:30-10:15   </w:t>
      </w:r>
      <w:r>
        <w:rPr>
          <w:rFonts w:hint="eastAsia"/>
          <w:szCs w:val="21"/>
        </w:rPr>
        <w:t>提早通知</w:t>
      </w:r>
      <w:r>
        <w:rPr>
          <w:szCs w:val="21"/>
        </w:rPr>
        <w:t xml:space="preserve">   </w:t>
      </w:r>
      <w:r>
        <w:rPr>
          <w:rFonts w:hint="eastAsia"/>
          <w:szCs w:val="21"/>
        </w:rPr>
        <w:t>有专业教练带队</w:t>
      </w:r>
      <w:r>
        <w:rPr>
          <w:szCs w:val="21"/>
        </w:rPr>
        <w:t>,</w:t>
      </w:r>
      <w:r>
        <w:rPr>
          <w:rFonts w:hint="eastAsia"/>
          <w:szCs w:val="21"/>
        </w:rPr>
        <w:t>提供场地及瑜伽垫</w:t>
      </w:r>
    </w:p>
    <w:p w:rsidR="00B12437" w:rsidRDefault="00B12437" w:rsidP="007D7890">
      <w:pPr>
        <w:rPr>
          <w:szCs w:val="21"/>
        </w:rPr>
      </w:pPr>
      <w:r>
        <w:rPr>
          <w:rFonts w:hint="eastAsia"/>
          <w:szCs w:val="21"/>
        </w:rPr>
        <w:t>运动服装看自备</w:t>
      </w:r>
      <w:r>
        <w:rPr>
          <w:szCs w:val="21"/>
        </w:rPr>
        <w:t>,5</w:t>
      </w:r>
      <w:r>
        <w:rPr>
          <w:rFonts w:hint="eastAsia"/>
          <w:szCs w:val="21"/>
        </w:rPr>
        <w:t>人以上</w:t>
      </w:r>
      <w:r>
        <w:rPr>
          <w:szCs w:val="21"/>
        </w:rPr>
        <w:t xml:space="preserve">  (</w:t>
      </w:r>
      <w:r>
        <w:rPr>
          <w:rFonts w:hint="eastAsia"/>
          <w:szCs w:val="21"/>
        </w:rPr>
        <w:t>真实活动配图</w:t>
      </w:r>
      <w:r>
        <w:rPr>
          <w:szCs w:val="21"/>
        </w:rPr>
        <w:t>)</w:t>
      </w:r>
    </w:p>
    <w:p w:rsidR="00B12437" w:rsidRDefault="00B12437" w:rsidP="007D7890">
      <w:pPr>
        <w:rPr>
          <w:szCs w:val="21"/>
        </w:rPr>
      </w:pPr>
      <w:r w:rsidRPr="00BB0AD2">
        <w:rPr>
          <w:noProof/>
          <w:szCs w:val="21"/>
        </w:rPr>
        <w:pict>
          <v:shape id="图片 68" o:spid="_x0000_i1026" type="#_x0000_t75" alt="yujia1" style="width:187.5pt;height:128.25pt;visibility:visible">
            <v:imagedata r:id="rId17" o:title=""/>
          </v:shape>
        </w:pict>
      </w:r>
      <w:r>
        <w:rPr>
          <w:noProof/>
          <w:szCs w:val="21"/>
        </w:rPr>
        <w:t xml:space="preserve">    </w:t>
      </w:r>
      <w:r w:rsidRPr="00BB0AD2">
        <w:rPr>
          <w:noProof/>
          <w:szCs w:val="21"/>
        </w:rPr>
        <w:pict>
          <v:shape id="图片 69" o:spid="_x0000_i1027" type="#_x0000_t75" alt="yujia2" style="width:177.75pt;height:128.25pt;visibility:visible">
            <v:imagedata r:id="rId18" o:title=""/>
          </v:shape>
        </w:pict>
      </w:r>
    </w:p>
    <w:p w:rsidR="00B12437" w:rsidRPr="004835CA" w:rsidRDefault="00B12437" w:rsidP="004835CA">
      <w:pPr>
        <w:rPr>
          <w:szCs w:val="21"/>
        </w:rPr>
      </w:pPr>
      <w:r>
        <w:rPr>
          <w:rFonts w:hint="eastAsia"/>
          <w:szCs w:val="21"/>
        </w:rPr>
        <w:t>下午休息，</w:t>
      </w:r>
      <w:r w:rsidRPr="004835CA">
        <w:rPr>
          <w:rFonts w:hint="eastAsia"/>
          <w:szCs w:val="21"/>
        </w:rPr>
        <w:t>晚餐后参加恒元水派对活动，二灵山夏季养生泉拥有浙东地区规模较大的室内和室外露天泉，泉水引自二灵山天然地热泉眼，为弱碱性，属碳酸氢钠泉，俗称“小苏打泉”。水温重新调整，更适合夏季，老少适宜。区域内有恒好玩团队炒热现场火爆气氛。</w:t>
      </w:r>
    </w:p>
    <w:p w:rsidR="00B12437" w:rsidRPr="004835CA" w:rsidRDefault="00B12437" w:rsidP="004835CA">
      <w:pPr>
        <w:rPr>
          <w:szCs w:val="21"/>
        </w:rPr>
      </w:pPr>
      <w:r w:rsidRPr="004835CA">
        <w:rPr>
          <w:rFonts w:hint="eastAsia"/>
          <w:szCs w:val="21"/>
        </w:rPr>
        <w:t>四大主题派对：</w:t>
      </w:r>
    </w:p>
    <w:p w:rsidR="00B12437" w:rsidRPr="004835CA" w:rsidRDefault="00B12437" w:rsidP="004835CA">
      <w:pPr>
        <w:rPr>
          <w:szCs w:val="21"/>
        </w:rPr>
      </w:pPr>
      <w:r w:rsidRPr="004835CA">
        <w:rPr>
          <w:szCs w:val="21"/>
        </w:rPr>
        <w:t>1</w:t>
      </w:r>
      <w:r w:rsidRPr="004835CA">
        <w:rPr>
          <w:rFonts w:hint="eastAsia"/>
          <w:szCs w:val="21"/>
        </w:rPr>
        <w:t>、水乐园派对（水疗池）：专为儿童戏水玩耍，增加儿童充气卡通玩具。</w:t>
      </w:r>
    </w:p>
    <w:p w:rsidR="00B12437" w:rsidRDefault="00B12437" w:rsidP="004835CA">
      <w:pPr>
        <w:rPr>
          <w:szCs w:val="21"/>
        </w:rPr>
      </w:pPr>
      <w:r w:rsidRPr="004835CA">
        <w:rPr>
          <w:szCs w:val="21"/>
        </w:rPr>
        <w:t>2</w:t>
      </w:r>
      <w:r w:rsidRPr="004835CA">
        <w:rPr>
          <w:rFonts w:hint="eastAsia"/>
          <w:szCs w:val="21"/>
        </w:rPr>
        <w:t>、果蔬派对（中药区）：泡果蔬汤享冰镇果蔬冷饮。</w:t>
      </w:r>
    </w:p>
    <w:p w:rsidR="00B12437" w:rsidRPr="004835CA" w:rsidRDefault="00B12437" w:rsidP="004835CA">
      <w:pPr>
        <w:rPr>
          <w:szCs w:val="21"/>
        </w:rPr>
      </w:pPr>
      <w:r>
        <w:rPr>
          <w:szCs w:val="21"/>
        </w:rPr>
        <w:t>3</w:t>
      </w:r>
      <w:r>
        <w:rPr>
          <w:rFonts w:hint="eastAsia"/>
          <w:szCs w:val="21"/>
        </w:rPr>
        <w:t>、</w:t>
      </w:r>
      <w:r w:rsidRPr="004835CA">
        <w:rPr>
          <w:rFonts w:hint="eastAsia"/>
          <w:szCs w:val="21"/>
        </w:rPr>
        <w:t>冰火派对（福泉区）：极限冰火两重天，此区域分为极冷、极热两区域，让您寻找刺激感。</w:t>
      </w:r>
      <w:r w:rsidRPr="004835CA">
        <w:rPr>
          <w:szCs w:val="21"/>
        </w:rPr>
        <w:t xml:space="preserve">   </w:t>
      </w:r>
    </w:p>
    <w:p w:rsidR="00B12437" w:rsidRDefault="00B12437" w:rsidP="004835CA">
      <w:pPr>
        <w:rPr>
          <w:szCs w:val="21"/>
        </w:rPr>
      </w:pPr>
      <w:r w:rsidRPr="004835CA">
        <w:rPr>
          <w:szCs w:val="21"/>
        </w:rPr>
        <w:t>4</w:t>
      </w:r>
      <w:r w:rsidRPr="004835CA">
        <w:rPr>
          <w:rFonts w:hint="eastAsia"/>
          <w:szCs w:val="21"/>
        </w:rPr>
        <w:t>、水舞派对（慈孝区）：活动玩耍及挑战区，极限冰桶挑战、水枪大战、吃水果比赛、泼水狂欢等。</w:t>
      </w:r>
    </w:p>
    <w:p w:rsidR="00B12437" w:rsidRPr="00812145" w:rsidRDefault="00B12437" w:rsidP="004835CA">
      <w:pPr>
        <w:rPr>
          <w:szCs w:val="21"/>
        </w:rPr>
      </w:pPr>
      <w:r>
        <w:rPr>
          <w:rFonts w:hint="eastAsia"/>
          <w:szCs w:val="21"/>
        </w:rPr>
        <w:t>活动</w:t>
      </w:r>
      <w:r w:rsidRPr="004835CA">
        <w:rPr>
          <w:rFonts w:hint="eastAsia"/>
          <w:szCs w:val="21"/>
        </w:rPr>
        <w:t>时间</w:t>
      </w:r>
      <w:r w:rsidRPr="004835CA">
        <w:rPr>
          <w:szCs w:val="21"/>
        </w:rPr>
        <w:t xml:space="preserve">:19:30-20:30            </w:t>
      </w:r>
      <w:r w:rsidRPr="004835CA">
        <w:rPr>
          <w:rFonts w:hint="eastAsia"/>
          <w:szCs w:val="21"/>
        </w:rPr>
        <w:t>夏令温泉结束时间</w:t>
      </w:r>
      <w:r w:rsidRPr="004835CA">
        <w:rPr>
          <w:szCs w:val="21"/>
        </w:rPr>
        <w:t>23:30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（请自备泳衣）</w:t>
      </w:r>
    </w:p>
    <w:p w:rsidR="00B12437" w:rsidRPr="004835CA" w:rsidRDefault="00B12437" w:rsidP="004835CA">
      <w:pPr>
        <w:rPr>
          <w:szCs w:val="21"/>
        </w:rPr>
      </w:pPr>
      <w:r>
        <w:rPr>
          <w:noProof/>
        </w:rPr>
        <w:pict>
          <v:shape id="图片 477" o:spid="_x0000_s1035" type="#_x0000_t75" style="position:absolute;left:0;text-align:left;margin-left:1.85pt;margin-top:8.65pt;width:213.7pt;height:123.5pt;z-index:251662848;visibility:visible">
            <v:imagedata r:id="rId19" o:title=""/>
            <w10:wrap type="square"/>
          </v:shape>
        </w:pict>
      </w:r>
    </w:p>
    <w:p w:rsidR="00B12437" w:rsidRPr="004835CA" w:rsidRDefault="00B12437" w:rsidP="004835CA">
      <w:pPr>
        <w:rPr>
          <w:szCs w:val="21"/>
        </w:rPr>
      </w:pPr>
    </w:p>
    <w:p w:rsidR="00B12437" w:rsidRDefault="00B12437" w:rsidP="007D7890">
      <w:pPr>
        <w:rPr>
          <w:szCs w:val="21"/>
        </w:rPr>
      </w:pPr>
    </w:p>
    <w:p w:rsidR="00B12437" w:rsidRDefault="00B12437" w:rsidP="007D7890">
      <w:pPr>
        <w:rPr>
          <w:szCs w:val="21"/>
        </w:rPr>
      </w:pPr>
    </w:p>
    <w:p w:rsidR="00B12437" w:rsidRDefault="00B12437" w:rsidP="007D7890">
      <w:pPr>
        <w:rPr>
          <w:szCs w:val="21"/>
        </w:rPr>
      </w:pPr>
    </w:p>
    <w:p w:rsidR="00B12437" w:rsidRDefault="00B12437" w:rsidP="007D7890">
      <w:pPr>
        <w:rPr>
          <w:szCs w:val="21"/>
        </w:rPr>
      </w:pPr>
      <w:r>
        <w:rPr>
          <w:szCs w:val="21"/>
        </w:rPr>
        <w:t xml:space="preserve">                          </w:t>
      </w:r>
    </w:p>
    <w:p w:rsidR="00B12437" w:rsidRDefault="00B12437" w:rsidP="007D7890">
      <w:pPr>
        <w:rPr>
          <w:szCs w:val="21"/>
        </w:rPr>
      </w:pPr>
    </w:p>
    <w:p w:rsidR="00B12437" w:rsidRDefault="00B12437" w:rsidP="007D7890">
      <w:pPr>
        <w:rPr>
          <w:szCs w:val="21"/>
        </w:rPr>
      </w:pPr>
    </w:p>
    <w:p w:rsidR="00B12437" w:rsidRDefault="00B12437" w:rsidP="007D7890">
      <w:pPr>
        <w:rPr>
          <w:szCs w:val="21"/>
        </w:rPr>
      </w:pPr>
    </w:p>
    <w:p w:rsidR="00B12437" w:rsidRPr="00812145" w:rsidRDefault="00B12437" w:rsidP="00812145">
      <w:pPr>
        <w:rPr>
          <w:szCs w:val="21"/>
        </w:rPr>
      </w:pPr>
      <w:r w:rsidRPr="00812145">
        <w:rPr>
          <w:rFonts w:hint="eastAsia"/>
          <w:szCs w:val="21"/>
        </w:rPr>
        <w:t>活动氛围营造及活动设计：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1</w:t>
      </w:r>
      <w:r w:rsidRPr="00812145">
        <w:rPr>
          <w:rFonts w:hint="eastAsia"/>
          <w:szCs w:val="21"/>
        </w:rPr>
        <w:t>、水枪布置，参与者即可免费领取水枪，但不能带走；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2</w:t>
      </w:r>
      <w:r w:rsidRPr="00812145">
        <w:rPr>
          <w:rFonts w:hint="eastAsia"/>
          <w:szCs w:val="21"/>
        </w:rPr>
        <w:t>、卡通充气玩具摆放，主要区域：水疗池、慈孝池两块，其余温泉池局部摆放；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3</w:t>
      </w:r>
      <w:r w:rsidRPr="00812145">
        <w:rPr>
          <w:rFonts w:hint="eastAsia"/>
          <w:szCs w:val="21"/>
        </w:rPr>
        <w:t>、派对活动定时开展：由恒好玩</w:t>
      </w:r>
      <w:r w:rsidRPr="00812145">
        <w:rPr>
          <w:szCs w:val="21"/>
        </w:rPr>
        <w:t>Club</w:t>
      </w:r>
      <w:r w:rsidRPr="00812145">
        <w:rPr>
          <w:rFonts w:hint="eastAsia"/>
          <w:szCs w:val="21"/>
        </w:rPr>
        <w:t>组织开展，炒热气氛；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4</w:t>
      </w:r>
      <w:r w:rsidRPr="00812145">
        <w:rPr>
          <w:rFonts w:hint="eastAsia"/>
          <w:szCs w:val="21"/>
        </w:rPr>
        <w:t>、温泉露天区域增设常温水开放区域；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5</w:t>
      </w:r>
      <w:r w:rsidRPr="00812145">
        <w:rPr>
          <w:rFonts w:hint="eastAsia"/>
          <w:szCs w:val="21"/>
        </w:rPr>
        <w:t>、各派对区制作相应的宣传标示牌。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rFonts w:hint="eastAsia"/>
          <w:szCs w:val="21"/>
        </w:rPr>
        <w:t>活动挑战规则：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>1</w:t>
      </w:r>
      <w:r w:rsidRPr="00812145">
        <w:rPr>
          <w:rFonts w:hint="eastAsia"/>
          <w:szCs w:val="21"/>
        </w:rPr>
        <w:t>吃水果比赛</w:t>
      </w:r>
      <w:r w:rsidRPr="00812145">
        <w:rPr>
          <w:szCs w:val="21"/>
        </w:rPr>
        <w:t xml:space="preserve">   </w:t>
      </w:r>
      <w:r w:rsidRPr="00812145">
        <w:rPr>
          <w:rFonts w:hint="eastAsia"/>
          <w:szCs w:val="21"/>
        </w:rPr>
        <w:t>要求：一大一小，父母负责拿水果，儿童负责吃水果，吃的最快为获胜；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 xml:space="preserve">2 </w:t>
      </w:r>
      <w:r w:rsidRPr="00812145">
        <w:rPr>
          <w:rFonts w:hint="eastAsia"/>
          <w:szCs w:val="21"/>
        </w:rPr>
        <w:t>极限冰桶挑战</w:t>
      </w:r>
      <w:r w:rsidRPr="00812145">
        <w:rPr>
          <w:szCs w:val="21"/>
        </w:rPr>
        <w:t xml:space="preserve"> </w:t>
      </w:r>
      <w:r w:rsidRPr="00812145">
        <w:rPr>
          <w:rFonts w:hint="eastAsia"/>
          <w:szCs w:val="21"/>
        </w:rPr>
        <w:t>要求：用冰水桶举过头顶，往身上倒冰水。挑战成功，获得奖品；</w:t>
      </w:r>
    </w:p>
    <w:p w:rsidR="00B12437" w:rsidRPr="00812145" w:rsidRDefault="00B12437" w:rsidP="00812145">
      <w:pPr>
        <w:rPr>
          <w:szCs w:val="21"/>
        </w:rPr>
      </w:pPr>
      <w:r w:rsidRPr="00812145">
        <w:rPr>
          <w:szCs w:val="21"/>
        </w:rPr>
        <w:t xml:space="preserve">3 </w:t>
      </w:r>
      <w:r w:rsidRPr="00812145">
        <w:rPr>
          <w:rFonts w:hint="eastAsia"/>
          <w:szCs w:val="21"/>
        </w:rPr>
        <w:t>水枪大战</w:t>
      </w:r>
      <w:r w:rsidRPr="00812145">
        <w:rPr>
          <w:szCs w:val="21"/>
        </w:rPr>
        <w:t>/</w:t>
      </w:r>
      <w:r w:rsidRPr="00812145">
        <w:rPr>
          <w:rFonts w:hint="eastAsia"/>
          <w:szCs w:val="21"/>
        </w:rPr>
        <w:t>泼水狂欢</w:t>
      </w:r>
      <w:r w:rsidRPr="00812145">
        <w:rPr>
          <w:szCs w:val="21"/>
        </w:rPr>
        <w:t xml:space="preserve"> </w:t>
      </w:r>
      <w:r w:rsidRPr="00812145">
        <w:rPr>
          <w:rFonts w:hint="eastAsia"/>
          <w:szCs w:val="21"/>
        </w:rPr>
        <w:t>要求：任意玩耍，尽情玩水。</w:t>
      </w:r>
    </w:p>
    <w:p w:rsidR="00B12437" w:rsidRPr="00222034" w:rsidRDefault="00B12437" w:rsidP="00222034">
      <w:pPr>
        <w:ind w:leftChars="50" w:left="31680" w:firstLineChars="2550" w:firstLine="31680"/>
        <w:rPr>
          <w:rFonts w:ascii="simsun" w:hAnsi="simsun"/>
          <w:b/>
          <w:szCs w:val="21"/>
        </w:rPr>
      </w:pPr>
      <w:r w:rsidRPr="00222034">
        <w:rPr>
          <w:rFonts w:ascii="simsun" w:hAnsi="simsun" w:hint="eastAsia"/>
          <w:b/>
          <w:szCs w:val="21"/>
        </w:rPr>
        <w:t>含早中晚餐</w:t>
      </w:r>
      <w:r w:rsidRPr="00222034">
        <w:rPr>
          <w:rFonts w:ascii="simsun" w:hAnsi="simsun"/>
          <w:b/>
          <w:szCs w:val="21"/>
        </w:rPr>
        <w:t xml:space="preserve">        </w:t>
      </w:r>
      <w:r w:rsidRPr="00222034">
        <w:rPr>
          <w:rFonts w:ascii="simsun" w:hAnsi="simsun" w:hint="eastAsia"/>
          <w:b/>
          <w:szCs w:val="21"/>
        </w:rPr>
        <w:t>住东钱湖恒元温泉酒店（五星级）</w:t>
      </w:r>
    </w:p>
    <w:p w:rsidR="00B12437" w:rsidRDefault="00B12437" w:rsidP="007D7890">
      <w:pPr>
        <w:rPr>
          <w:rFonts w:ascii="宋体"/>
          <w:bCs/>
          <w:szCs w:val="21"/>
        </w:rPr>
      </w:pPr>
      <w:r>
        <w:rPr>
          <w:noProof/>
        </w:rPr>
        <w:pict>
          <v:shape id="图片 71" o:spid="_x0000_s1036" type="#_x0000_t75" alt="东钱湖自行车" style="position:absolute;left:0;text-align:left;margin-left:388.4pt;margin-top:1.8pt;width:140.2pt;height:105.3pt;z-index:251652608;visibility:visible">
            <v:imagedata r:id="rId20" o:title=""/>
            <w10:wrap type="square"/>
          </v:shape>
        </w:pict>
      </w:r>
      <w:r>
        <w:rPr>
          <w:szCs w:val="21"/>
        </w:rPr>
        <w:t xml:space="preserve">D4 </w:t>
      </w:r>
      <w:r>
        <w:rPr>
          <w:rFonts w:hint="eastAsia"/>
          <w:szCs w:val="21"/>
        </w:rPr>
        <w:t>一觉睡到自然醒，上午自行车环湖骑行恒元住店客人捷安特自行车。</w:t>
      </w:r>
      <w:r w:rsidRPr="00310DBE">
        <w:rPr>
          <w:rFonts w:ascii="simsun" w:hAnsi="simsun" w:hint="eastAsia"/>
          <w:szCs w:val="21"/>
        </w:rPr>
        <w:t>积极宣传最休闲、最健康、最有乐趣的单车休闲生活。</w:t>
      </w:r>
      <w:r>
        <w:rPr>
          <w:rFonts w:ascii="simsun" w:hAnsi="simsun" w:hint="eastAsia"/>
          <w:szCs w:val="21"/>
        </w:rPr>
        <w:t>中餐后，东钱湖十里四香观赏湖光山色，适时返回学校，</w:t>
      </w:r>
      <w:r>
        <w:rPr>
          <w:rFonts w:ascii="宋体" w:hAnsi="宋体" w:hint="eastAsia"/>
          <w:bCs/>
          <w:szCs w:val="21"/>
        </w:rPr>
        <w:t>结束愉快的疗休养行程！</w:t>
      </w:r>
    </w:p>
    <w:p w:rsidR="00B12437" w:rsidRPr="00812145" w:rsidRDefault="00B12437" w:rsidP="007D7890">
      <w:pPr>
        <w:rPr>
          <w:rFonts w:ascii="宋体"/>
          <w:bCs/>
          <w:szCs w:val="21"/>
        </w:rPr>
      </w:pPr>
    </w:p>
    <w:p w:rsidR="00B12437" w:rsidRDefault="00B12437" w:rsidP="007D7890">
      <w:pPr>
        <w:rPr>
          <w:rFonts w:ascii="宋体"/>
          <w:bCs/>
          <w:szCs w:val="21"/>
        </w:rPr>
      </w:pPr>
    </w:p>
    <w:p w:rsidR="00B12437" w:rsidRDefault="00B12437" w:rsidP="007D7890">
      <w:pPr>
        <w:rPr>
          <w:rFonts w:ascii="黑体" w:eastAsia="黑体" w:hAnsi="黑体" w:cs="黑体"/>
          <w:color w:val="000000"/>
          <w:szCs w:val="21"/>
        </w:rPr>
      </w:pPr>
      <w:r>
        <w:rPr>
          <w:rFonts w:ascii="黑体" w:eastAsia="黑体" w:hAnsi="黑体" w:cs="黑体"/>
          <w:color w:val="000000"/>
          <w:szCs w:val="21"/>
        </w:rPr>
        <w:t xml:space="preserve">   </w:t>
      </w:r>
    </w:p>
    <w:p w:rsidR="00B12437" w:rsidRDefault="00B12437" w:rsidP="007D7890">
      <w:pPr>
        <w:rPr>
          <w:rFonts w:ascii="黑体" w:eastAsia="黑体" w:hAnsi="黑体" w:cs="黑体"/>
          <w:color w:val="000000"/>
          <w:szCs w:val="21"/>
        </w:rPr>
      </w:pPr>
    </w:p>
    <w:p w:rsidR="00B12437" w:rsidRPr="00DB0221" w:rsidRDefault="00B12437">
      <w:pPr>
        <w:rPr>
          <w:rFonts w:ascii="黑体" w:eastAsia="黑体" w:hAnsi="黑体" w:cs="黑体"/>
          <w:color w:val="000000"/>
          <w:sz w:val="30"/>
          <w:szCs w:val="30"/>
        </w:rPr>
      </w:pPr>
    </w:p>
    <w:sectPr w:rsidR="00B12437" w:rsidRPr="00DB0221" w:rsidSect="00F1410B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454" w:right="720" w:bottom="51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2437" w:rsidRDefault="00B12437" w:rsidP="00F1410B">
      <w:r>
        <w:separator/>
      </w:r>
    </w:p>
  </w:endnote>
  <w:endnote w:type="continuationSeparator" w:id="1">
    <w:p w:rsidR="00B12437" w:rsidRDefault="00B12437" w:rsidP="00F141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SimSu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2437" w:rsidRDefault="00B12437" w:rsidP="00F1410B">
      <w:r>
        <w:separator/>
      </w:r>
    </w:p>
  </w:footnote>
  <w:footnote w:type="continuationSeparator" w:id="1">
    <w:p w:rsidR="00B12437" w:rsidRDefault="00B12437" w:rsidP="00F1410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 w:rsidP="004A04FC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437" w:rsidRDefault="00B1243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D1B6D"/>
    <w:multiLevelType w:val="multilevel"/>
    <w:tmpl w:val="9AD6B00A"/>
    <w:lvl w:ilvl="0">
      <w:start w:val="1"/>
      <w:numFmt w:val="bullet"/>
      <w:lvlText w:val="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660"/>
        </w:tabs>
        <w:ind w:left="66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080"/>
        </w:tabs>
        <w:ind w:left="108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500"/>
        </w:tabs>
        <w:ind w:left="150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1920"/>
        </w:tabs>
        <w:ind w:left="192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340"/>
        </w:tabs>
        <w:ind w:left="234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760"/>
        </w:tabs>
        <w:ind w:left="276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180"/>
        </w:tabs>
        <w:ind w:left="318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3600" w:hanging="420"/>
      </w:pPr>
      <w:rPr>
        <w:rFonts w:cs="Times New Roman"/>
      </w:rPr>
    </w:lvl>
  </w:abstractNum>
  <w:abstractNum w:abstractNumId="1">
    <w:nsid w:val="5765FC30"/>
    <w:multiLevelType w:val="singleLevel"/>
    <w:tmpl w:val="5765FC30"/>
    <w:lvl w:ilvl="0">
      <w:start w:val="3"/>
      <w:numFmt w:val="decimal"/>
      <w:suff w:val="nothing"/>
      <w:lvlText w:val="%1、"/>
      <w:lvlJc w:val="left"/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1410B"/>
    <w:rsid w:val="00141503"/>
    <w:rsid w:val="00151F53"/>
    <w:rsid w:val="001E1211"/>
    <w:rsid w:val="00222034"/>
    <w:rsid w:val="002C338D"/>
    <w:rsid w:val="002F49A2"/>
    <w:rsid w:val="002F517C"/>
    <w:rsid w:val="00310DBE"/>
    <w:rsid w:val="0032531F"/>
    <w:rsid w:val="003B2645"/>
    <w:rsid w:val="00403109"/>
    <w:rsid w:val="004835CA"/>
    <w:rsid w:val="004A04FC"/>
    <w:rsid w:val="004A4514"/>
    <w:rsid w:val="00595BC1"/>
    <w:rsid w:val="005C2D7A"/>
    <w:rsid w:val="00610623"/>
    <w:rsid w:val="0061593E"/>
    <w:rsid w:val="00750F3B"/>
    <w:rsid w:val="007D0441"/>
    <w:rsid w:val="007D7890"/>
    <w:rsid w:val="00812145"/>
    <w:rsid w:val="00831113"/>
    <w:rsid w:val="0084300B"/>
    <w:rsid w:val="00933B7B"/>
    <w:rsid w:val="00956B67"/>
    <w:rsid w:val="009A6989"/>
    <w:rsid w:val="00AA0F87"/>
    <w:rsid w:val="00B12437"/>
    <w:rsid w:val="00B312BD"/>
    <w:rsid w:val="00B37980"/>
    <w:rsid w:val="00BB0A38"/>
    <w:rsid w:val="00BB0AD2"/>
    <w:rsid w:val="00C02268"/>
    <w:rsid w:val="00C0477D"/>
    <w:rsid w:val="00C36F00"/>
    <w:rsid w:val="00C71FCD"/>
    <w:rsid w:val="00CA761B"/>
    <w:rsid w:val="00CF14EF"/>
    <w:rsid w:val="00D543C1"/>
    <w:rsid w:val="00DB0221"/>
    <w:rsid w:val="00E7499A"/>
    <w:rsid w:val="00E96D23"/>
    <w:rsid w:val="00F1410B"/>
    <w:rsid w:val="00F557E1"/>
    <w:rsid w:val="00FB36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517C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F141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F1410B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F141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1410B"/>
    <w:rPr>
      <w:rFonts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F1410B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1410B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5C2D7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165</TotalTime>
  <Pages>3</Pages>
  <Words>231</Words>
  <Characters>1319</Characters>
  <Application>Microsoft Office Outlook</Application>
  <DocSecurity>0</DocSecurity>
  <Lines>0</Lines>
  <Paragraphs>0</Paragraphs>
  <ScaleCrop>false</ScaleCrop>
  <Company>China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微软用户</cp:lastModifiedBy>
  <cp:revision>46</cp:revision>
  <dcterms:created xsi:type="dcterms:W3CDTF">2017-05-25T01:46:00Z</dcterms:created>
  <dcterms:modified xsi:type="dcterms:W3CDTF">2017-05-26T02:46:00Z</dcterms:modified>
</cp:coreProperties>
</file>